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B2105" w14:textId="77777777" w:rsidR="00DA0C28" w:rsidRPr="00DA0C28" w:rsidRDefault="00DA0C28" w:rsidP="00DA0C28">
      <w:pPr>
        <w:jc w:val="both"/>
        <w:rPr>
          <w:rFonts w:ascii="Sharp Grotesk Bold 17" w:hAnsi="Sharp Grotesk Bold 17"/>
          <w:bCs/>
          <w:sz w:val="48"/>
          <w:szCs w:val="22"/>
        </w:rPr>
      </w:pPr>
      <w:r w:rsidRPr="00DA0C28">
        <w:rPr>
          <w:rFonts w:ascii="Sharp Grotesk Bold 17" w:hAnsi="Sharp Grotesk Bold 17"/>
          <w:bCs/>
          <w:sz w:val="48"/>
          <w:szCs w:val="22"/>
        </w:rPr>
        <w:t>APPLICATION FORM – PART 2</w:t>
      </w:r>
    </w:p>
    <w:p w14:paraId="3EEEB2E7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66522BF2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>Thank you for your interest in a role at the Lyric Hammersmith Theatre. We are committed to equal opportunities and welcome applications from everyone.</w:t>
      </w:r>
    </w:p>
    <w:p w14:paraId="796CCF8F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5E638953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 xml:space="preserve">The application form is made up of two parts – this is so we can anonymize personal information. During shortlisting, the information on Part 1 will be stored by the Lyric’s Administration Team and not shared with the hiring panel. </w:t>
      </w:r>
    </w:p>
    <w:p w14:paraId="227726C1" w14:textId="77777777" w:rsidR="002379A3" w:rsidRDefault="002379A3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2B98100B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03AC3624" w14:textId="77777777" w:rsidR="00DA0C28" w:rsidRPr="00DA0C28" w:rsidRDefault="00DA0C28" w:rsidP="00DA0C28">
      <w:pPr>
        <w:jc w:val="both"/>
        <w:rPr>
          <w:rFonts w:ascii="Sharp Grotesk Bold 17" w:hAnsi="Sharp Grotesk Bold 17"/>
          <w:bCs/>
          <w:sz w:val="36"/>
          <w:szCs w:val="22"/>
        </w:rPr>
      </w:pPr>
      <w:r w:rsidRPr="00DA0C28">
        <w:rPr>
          <w:rFonts w:ascii="Sharp Grotesk Bold 17" w:hAnsi="Sharp Grotesk Bold 17"/>
          <w:bCs/>
          <w:sz w:val="36"/>
          <w:szCs w:val="22"/>
        </w:rPr>
        <w:t>Your Supporting Statement &amp; Information</w:t>
      </w:r>
    </w:p>
    <w:p w14:paraId="00A5A2C7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6D625966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>This could range from a cover letter, a video or sound link or in a different format that suits you and the role you are applying for. We would like you to provide supporting information detailing why you are applying for this role.</w:t>
      </w:r>
    </w:p>
    <w:p w14:paraId="710C853B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0C28" w14:paraId="4D17C453" w14:textId="77777777" w:rsidTr="00DA0C28">
        <w:tc>
          <w:tcPr>
            <w:tcW w:w="10070" w:type="dxa"/>
          </w:tcPr>
          <w:p w14:paraId="08601276" w14:textId="2E73DBB6" w:rsidR="00DA0C28" w:rsidRP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In detailing your supporting statement or information, please refer to the job description</w:t>
            </w:r>
            <w:r w:rsidR="002379A3">
              <w:rPr>
                <w:rFonts w:ascii="Sharp Sans" w:hAnsi="Sharp Sans"/>
                <w:bCs/>
                <w:sz w:val="22"/>
                <w:szCs w:val="22"/>
              </w:rPr>
              <w:t xml:space="preserve"> and a</w:t>
            </w:r>
            <w:r w:rsidR="00F76FE9">
              <w:rPr>
                <w:rFonts w:ascii="Sharp Sans" w:hAnsi="Sharp Sans"/>
                <w:bCs/>
                <w:sz w:val="22"/>
                <w:szCs w:val="22"/>
              </w:rPr>
              <w:t>ss</w:t>
            </w:r>
            <w:r w:rsidR="002379A3">
              <w:rPr>
                <w:rFonts w:ascii="Sharp Sans" w:hAnsi="Sharp Sans"/>
                <w:bCs/>
                <w:sz w:val="22"/>
                <w:szCs w:val="22"/>
              </w:rPr>
              <w:t>ess how you meet the essential criteria</w:t>
            </w:r>
            <w:r w:rsidRPr="00DA0C28">
              <w:rPr>
                <w:rFonts w:ascii="Sharp Sans" w:hAnsi="Sharp Sans"/>
                <w:bCs/>
                <w:sz w:val="22"/>
                <w:szCs w:val="22"/>
              </w:rPr>
              <w:t xml:space="preserve">.  </w:t>
            </w:r>
          </w:p>
          <w:p w14:paraId="68B0ED3D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68A3C16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0300CA7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2E625BC1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E66C2F9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1752855A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53D29EB1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521ED3B3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3AC6D59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8EB915A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5033EF01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364D3E0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E212265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58317DCB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DB3AD62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10F843B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B50C08B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3F7911A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2B866EFC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5F5C7989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9AF5B40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574CA853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32E25E95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31533938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0C6F0EF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4B15E7A0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4D1F8400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</w:tbl>
    <w:p w14:paraId="23D37334" w14:textId="77777777" w:rsidR="00DA0C28" w:rsidRPr="00DA0C28" w:rsidRDefault="00DA0C28" w:rsidP="00DA0C28">
      <w:pPr>
        <w:jc w:val="both"/>
        <w:rPr>
          <w:rFonts w:ascii="Sharp Grotesk Bold 17" w:hAnsi="Sharp Grotesk Bold 17"/>
          <w:bCs/>
          <w:sz w:val="36"/>
          <w:szCs w:val="22"/>
        </w:rPr>
      </w:pPr>
      <w:r w:rsidRPr="00DA0C28">
        <w:rPr>
          <w:rFonts w:ascii="Sharp Grotesk Bold 17" w:hAnsi="Sharp Grotesk Bold 17"/>
          <w:bCs/>
          <w:sz w:val="36"/>
          <w:szCs w:val="22"/>
        </w:rPr>
        <w:lastRenderedPageBreak/>
        <w:t xml:space="preserve">Employment and work experience </w:t>
      </w:r>
    </w:p>
    <w:p w14:paraId="01F75D93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09CD6F0D" w14:textId="08BAFFDF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>Starting with the most recent and working backwards chronologically, give details of your previous employment and work experience that is most relevant to this role.</w:t>
      </w:r>
      <w:r w:rsidR="00AB1265">
        <w:rPr>
          <w:rFonts w:ascii="Sharp Sans" w:hAnsi="Sharp Sans"/>
          <w:bCs/>
          <w:sz w:val="22"/>
          <w:szCs w:val="22"/>
        </w:rPr>
        <w:t xml:space="preserve"> Please feel free to add more details if you wish. </w:t>
      </w:r>
    </w:p>
    <w:p w14:paraId="292A045E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0C28" w14:paraId="433E9AF3" w14:textId="77777777" w:rsidTr="00DA0C28">
        <w:tc>
          <w:tcPr>
            <w:tcW w:w="10070" w:type="dxa"/>
          </w:tcPr>
          <w:p w14:paraId="4BF64EEC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Name of Employer:</w:t>
            </w:r>
          </w:p>
        </w:tc>
      </w:tr>
      <w:tr w:rsidR="00DA0C28" w14:paraId="343BA1D7" w14:textId="77777777" w:rsidTr="00DA0C28">
        <w:tc>
          <w:tcPr>
            <w:tcW w:w="10070" w:type="dxa"/>
          </w:tcPr>
          <w:p w14:paraId="53CB2AF3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Job Title:</w:t>
            </w:r>
          </w:p>
        </w:tc>
      </w:tr>
      <w:tr w:rsidR="00DA0C28" w14:paraId="52BC0BF9" w14:textId="77777777" w:rsidTr="00DA0C28">
        <w:tc>
          <w:tcPr>
            <w:tcW w:w="10070" w:type="dxa"/>
          </w:tcPr>
          <w:p w14:paraId="6EBC8EB8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Dates of employment:</w:t>
            </w:r>
          </w:p>
        </w:tc>
      </w:tr>
      <w:tr w:rsidR="00DA0C28" w14:paraId="2DF2ACEA" w14:textId="77777777" w:rsidTr="00DA0C28">
        <w:tc>
          <w:tcPr>
            <w:tcW w:w="10070" w:type="dxa"/>
          </w:tcPr>
          <w:p w14:paraId="1324354A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Brief description of duties:</w:t>
            </w:r>
          </w:p>
          <w:p w14:paraId="6F1D0596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476C440D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1F7B8A9B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18114A7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30023B49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0A93995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5712EFB4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C82BFC9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F042B02" w14:textId="77777777" w:rsidR="00DA0C28" w:rsidRP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</w:tbl>
    <w:p w14:paraId="51E067E5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0C28" w14:paraId="4BB44CB9" w14:textId="77777777" w:rsidTr="004D3A0A">
        <w:tc>
          <w:tcPr>
            <w:tcW w:w="10070" w:type="dxa"/>
          </w:tcPr>
          <w:p w14:paraId="28FEA2B2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Name of Employer:</w:t>
            </w:r>
          </w:p>
        </w:tc>
      </w:tr>
      <w:tr w:rsidR="00DA0C28" w14:paraId="3E555C06" w14:textId="77777777" w:rsidTr="004D3A0A">
        <w:tc>
          <w:tcPr>
            <w:tcW w:w="10070" w:type="dxa"/>
          </w:tcPr>
          <w:p w14:paraId="5EF028AD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Job Title:</w:t>
            </w:r>
          </w:p>
        </w:tc>
      </w:tr>
      <w:tr w:rsidR="00DA0C28" w14:paraId="142CE59A" w14:textId="77777777" w:rsidTr="004D3A0A">
        <w:tc>
          <w:tcPr>
            <w:tcW w:w="10070" w:type="dxa"/>
          </w:tcPr>
          <w:p w14:paraId="6BB83096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Dates of employment:</w:t>
            </w:r>
          </w:p>
        </w:tc>
      </w:tr>
      <w:tr w:rsidR="00DA0C28" w14:paraId="3DA7DF64" w14:textId="77777777" w:rsidTr="004D3A0A">
        <w:tc>
          <w:tcPr>
            <w:tcW w:w="10070" w:type="dxa"/>
          </w:tcPr>
          <w:p w14:paraId="19710935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Brief description of duties:</w:t>
            </w:r>
          </w:p>
          <w:p w14:paraId="207AFBF1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291FFD2E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4B40A321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9BF0587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043CC09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43F72D64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C95310A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2874173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19E69326" w14:textId="77777777" w:rsidR="00DA0C28" w:rsidRP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</w:tbl>
    <w:p w14:paraId="6C31CDDA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0C28" w14:paraId="68D95938" w14:textId="77777777" w:rsidTr="004D3A0A">
        <w:tc>
          <w:tcPr>
            <w:tcW w:w="10070" w:type="dxa"/>
          </w:tcPr>
          <w:p w14:paraId="4DB30BD2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Name of Employer:</w:t>
            </w:r>
          </w:p>
        </w:tc>
      </w:tr>
      <w:tr w:rsidR="00DA0C28" w14:paraId="4BAE48FA" w14:textId="77777777" w:rsidTr="004D3A0A">
        <w:tc>
          <w:tcPr>
            <w:tcW w:w="10070" w:type="dxa"/>
          </w:tcPr>
          <w:p w14:paraId="7540A2B1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Job Title:</w:t>
            </w:r>
          </w:p>
        </w:tc>
      </w:tr>
      <w:tr w:rsidR="00DA0C28" w14:paraId="41E18D5D" w14:textId="77777777" w:rsidTr="004D3A0A">
        <w:tc>
          <w:tcPr>
            <w:tcW w:w="10070" w:type="dxa"/>
          </w:tcPr>
          <w:p w14:paraId="78326F37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Dates of employment:</w:t>
            </w:r>
          </w:p>
        </w:tc>
      </w:tr>
      <w:tr w:rsidR="00DA0C28" w14:paraId="1EB8ABDF" w14:textId="77777777" w:rsidTr="004D3A0A">
        <w:tc>
          <w:tcPr>
            <w:tcW w:w="10070" w:type="dxa"/>
          </w:tcPr>
          <w:p w14:paraId="04F8F058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Brief description of duties:</w:t>
            </w:r>
          </w:p>
          <w:p w14:paraId="5D29255A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E8ACF2E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E3AD73F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32608D4A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3D191E09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7A2040F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D825D2F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3D3DB495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345902C" w14:textId="77777777" w:rsidR="00DA0C28" w:rsidRP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</w:tbl>
    <w:p w14:paraId="7FC26F0D" w14:textId="77777777" w:rsidR="00AB1265" w:rsidRDefault="00AB1265" w:rsidP="00DA0C28">
      <w:pPr>
        <w:jc w:val="both"/>
        <w:rPr>
          <w:rFonts w:ascii="Sharp Grotesk Bold 17" w:hAnsi="Sharp Grotesk Bold 17"/>
          <w:bCs/>
          <w:sz w:val="36"/>
          <w:szCs w:val="22"/>
        </w:rPr>
      </w:pPr>
    </w:p>
    <w:p w14:paraId="2939899C" w14:textId="08F6D127" w:rsidR="00DA0C28" w:rsidRPr="00DA0C28" w:rsidRDefault="00DA0C28" w:rsidP="00DA0C28">
      <w:pPr>
        <w:jc w:val="both"/>
        <w:rPr>
          <w:rFonts w:ascii="Sharp Grotesk Bold 17" w:hAnsi="Sharp Grotesk Bold 17"/>
          <w:bCs/>
          <w:sz w:val="36"/>
          <w:szCs w:val="22"/>
        </w:rPr>
      </w:pPr>
      <w:r w:rsidRPr="00DA0C28">
        <w:rPr>
          <w:rFonts w:ascii="Sharp Grotesk Bold 17" w:hAnsi="Sharp Grotesk Bold 17"/>
          <w:bCs/>
          <w:sz w:val="36"/>
          <w:szCs w:val="22"/>
        </w:rPr>
        <w:lastRenderedPageBreak/>
        <w:t>Education, qualifications and training</w:t>
      </w:r>
    </w:p>
    <w:p w14:paraId="1F60EE48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64A1F401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 xml:space="preserve">This section is optional but if you wish you can detail information about your relevant education or training. </w:t>
      </w:r>
    </w:p>
    <w:p w14:paraId="341ABEE1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0C28" w14:paraId="07F698CE" w14:textId="77777777" w:rsidTr="00DA0C28">
        <w:tc>
          <w:tcPr>
            <w:tcW w:w="10070" w:type="dxa"/>
          </w:tcPr>
          <w:p w14:paraId="01198287" w14:textId="77777777" w:rsidR="00DA0C28" w:rsidRP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S</w:t>
            </w:r>
            <w:r>
              <w:rPr>
                <w:rFonts w:ascii="Sharp Sans" w:hAnsi="Sharp Sans"/>
                <w:bCs/>
                <w:sz w:val="22"/>
                <w:szCs w:val="22"/>
              </w:rPr>
              <w:t xml:space="preserve">chool, college, university </w:t>
            </w:r>
            <w:proofErr w:type="spellStart"/>
            <w:r>
              <w:rPr>
                <w:rFonts w:ascii="Sharp Sans" w:hAnsi="Sharp Sans"/>
                <w:bCs/>
                <w:sz w:val="22"/>
                <w:szCs w:val="22"/>
              </w:rPr>
              <w:t>etc</w:t>
            </w:r>
            <w:proofErr w:type="spellEnd"/>
            <w:r>
              <w:rPr>
                <w:rFonts w:ascii="Sharp Sans" w:hAnsi="Sharp Sans"/>
                <w:bCs/>
                <w:sz w:val="22"/>
                <w:szCs w:val="22"/>
              </w:rPr>
              <w:t>:</w:t>
            </w:r>
          </w:p>
          <w:p w14:paraId="4AB11EC7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  <w:tr w:rsidR="00DA0C28" w14:paraId="5CA1B7FF" w14:textId="77777777" w:rsidTr="00DA0C28">
        <w:tc>
          <w:tcPr>
            <w:tcW w:w="10070" w:type="dxa"/>
          </w:tcPr>
          <w:p w14:paraId="1A50D3FB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Qualifications obtained:</w:t>
            </w:r>
          </w:p>
          <w:p w14:paraId="29E1000E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37CBD195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21341952" w14:textId="77777777" w:rsidR="00DA0C28" w:rsidRP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6BC309C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</w:tbl>
    <w:p w14:paraId="431C9DFC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0C28" w14:paraId="722D4CA7" w14:textId="77777777" w:rsidTr="00DA0C28">
        <w:tc>
          <w:tcPr>
            <w:tcW w:w="10070" w:type="dxa"/>
          </w:tcPr>
          <w:p w14:paraId="3BE5990D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Detail any training or a</w:t>
            </w:r>
            <w:r>
              <w:rPr>
                <w:rFonts w:ascii="Sharp Sans" w:hAnsi="Sharp Sans"/>
                <w:bCs/>
                <w:sz w:val="22"/>
                <w:szCs w:val="22"/>
              </w:rPr>
              <w:t>dditional qualifications below:</w:t>
            </w:r>
          </w:p>
        </w:tc>
      </w:tr>
      <w:tr w:rsidR="00DA0C28" w14:paraId="0B156B95" w14:textId="77777777" w:rsidTr="00DA0C28">
        <w:tc>
          <w:tcPr>
            <w:tcW w:w="10070" w:type="dxa"/>
          </w:tcPr>
          <w:p w14:paraId="4EE2A711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8300F84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16D01AB7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489D9733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60BE6C9F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459FB96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</w:tbl>
    <w:p w14:paraId="4FCCEE8C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03E84C47" w14:textId="77777777" w:rsidR="00DA0C28" w:rsidRPr="00DA0C28" w:rsidRDefault="00DA0C28" w:rsidP="00DA0C28">
      <w:pPr>
        <w:jc w:val="both"/>
        <w:rPr>
          <w:rFonts w:ascii="Sharp Grotesk Bold 17" w:hAnsi="Sharp Grotesk Bold 17"/>
          <w:bCs/>
          <w:sz w:val="36"/>
          <w:szCs w:val="22"/>
        </w:rPr>
      </w:pPr>
      <w:r w:rsidRPr="00DA0C28">
        <w:rPr>
          <w:rFonts w:ascii="Sharp Grotesk Bold 17" w:hAnsi="Sharp Grotesk Bold 17"/>
          <w:bCs/>
          <w:sz w:val="36"/>
          <w:szCs w:val="22"/>
        </w:rPr>
        <w:t>Referees</w:t>
      </w:r>
    </w:p>
    <w:p w14:paraId="01C2E3FD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2CB10A1F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 xml:space="preserve">Please give details of two people we may contact for a reference. Your referees should have knowledge of you in a working environment, either paid or voluntary, and one should be your current or most recent employer. </w:t>
      </w:r>
    </w:p>
    <w:p w14:paraId="1EDE1D5C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4A191196" w14:textId="77777777" w:rsidR="00DA0C28" w:rsidRDefault="00DA0C28" w:rsidP="00DA0C28">
      <w:pPr>
        <w:jc w:val="both"/>
        <w:rPr>
          <w:rFonts w:ascii="Sharp Sans" w:hAnsi="Sharp Sans"/>
          <w:b/>
          <w:bCs/>
          <w:sz w:val="22"/>
          <w:szCs w:val="22"/>
        </w:rPr>
      </w:pPr>
      <w:r w:rsidRPr="00DA0C28">
        <w:rPr>
          <w:rFonts w:ascii="Sharp Sans" w:hAnsi="Sharp Sans"/>
          <w:b/>
          <w:bCs/>
          <w:sz w:val="22"/>
          <w:szCs w:val="22"/>
        </w:rPr>
        <w:t>Referee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964"/>
      </w:tblGrid>
      <w:tr w:rsidR="00DA0C28" w14:paraId="7C58E8B8" w14:textId="77777777" w:rsidTr="00DA0C28">
        <w:trPr>
          <w:trHeight w:val="397"/>
        </w:trPr>
        <w:tc>
          <w:tcPr>
            <w:tcW w:w="4106" w:type="dxa"/>
          </w:tcPr>
          <w:p w14:paraId="3EC4860D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Name</w:t>
            </w:r>
          </w:p>
        </w:tc>
        <w:tc>
          <w:tcPr>
            <w:tcW w:w="5964" w:type="dxa"/>
          </w:tcPr>
          <w:p w14:paraId="14578368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163573C0" w14:textId="77777777" w:rsidTr="00DA0C28">
        <w:trPr>
          <w:trHeight w:val="430"/>
        </w:trPr>
        <w:tc>
          <w:tcPr>
            <w:tcW w:w="4106" w:type="dxa"/>
          </w:tcPr>
          <w:p w14:paraId="79E4E708" w14:textId="77777777" w:rsidR="00DA0C28" w:rsidRP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 xml:space="preserve">Company and </w:t>
            </w:r>
            <w:r>
              <w:rPr>
                <w:rFonts w:ascii="Sharp Sans" w:hAnsi="Sharp Sans"/>
                <w:bCs/>
                <w:sz w:val="22"/>
                <w:szCs w:val="22"/>
              </w:rPr>
              <w:t>Job Title</w:t>
            </w:r>
            <w:r>
              <w:rPr>
                <w:rFonts w:ascii="Sharp Sans" w:hAnsi="Sharp Sans"/>
                <w:bCs/>
                <w:sz w:val="22"/>
                <w:szCs w:val="22"/>
              </w:rPr>
              <w:tab/>
            </w:r>
          </w:p>
        </w:tc>
        <w:tc>
          <w:tcPr>
            <w:tcW w:w="5964" w:type="dxa"/>
          </w:tcPr>
          <w:p w14:paraId="5D80186A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7F1687B6" w14:textId="77777777" w:rsidTr="00DA0C28">
        <w:trPr>
          <w:trHeight w:val="394"/>
        </w:trPr>
        <w:tc>
          <w:tcPr>
            <w:tcW w:w="4106" w:type="dxa"/>
          </w:tcPr>
          <w:p w14:paraId="1BA64D0B" w14:textId="77777777" w:rsidR="00DA0C28" w:rsidRP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Telephone number</w:t>
            </w:r>
            <w:r>
              <w:rPr>
                <w:rFonts w:ascii="Sharp Sans" w:hAnsi="Sharp Sans"/>
                <w:bCs/>
                <w:sz w:val="22"/>
                <w:szCs w:val="22"/>
              </w:rPr>
              <w:tab/>
            </w:r>
          </w:p>
        </w:tc>
        <w:tc>
          <w:tcPr>
            <w:tcW w:w="5964" w:type="dxa"/>
          </w:tcPr>
          <w:p w14:paraId="55E64CA0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4B2D9392" w14:textId="77777777" w:rsidTr="00DA0C28">
        <w:trPr>
          <w:trHeight w:val="428"/>
        </w:trPr>
        <w:tc>
          <w:tcPr>
            <w:tcW w:w="4106" w:type="dxa"/>
          </w:tcPr>
          <w:p w14:paraId="1E615F69" w14:textId="77777777" w:rsid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Email address</w:t>
            </w:r>
          </w:p>
        </w:tc>
        <w:tc>
          <w:tcPr>
            <w:tcW w:w="5964" w:type="dxa"/>
          </w:tcPr>
          <w:p w14:paraId="1895F03A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3EA26FB3" w14:textId="77777777" w:rsidTr="00DA0C28">
        <w:trPr>
          <w:trHeight w:val="690"/>
        </w:trPr>
        <w:tc>
          <w:tcPr>
            <w:tcW w:w="4106" w:type="dxa"/>
          </w:tcPr>
          <w:p w14:paraId="2E833237" w14:textId="77777777" w:rsidR="00DA0C28" w:rsidRPr="00DA0C28" w:rsidRDefault="00DA0C28" w:rsidP="00DA0C28">
            <w:pPr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 xml:space="preserve">May we contact this person </w:t>
            </w:r>
            <w:r>
              <w:rPr>
                <w:rFonts w:ascii="Sharp Sans" w:hAnsi="Sharp Sans"/>
                <w:bCs/>
                <w:sz w:val="22"/>
                <w:szCs w:val="22"/>
              </w:rPr>
              <w:t xml:space="preserve">without your prior agreement? </w:t>
            </w:r>
            <w:r>
              <w:rPr>
                <w:rFonts w:ascii="Sharp Sans" w:hAnsi="Sharp Sans"/>
                <w:bCs/>
                <w:sz w:val="22"/>
                <w:szCs w:val="22"/>
              </w:rPr>
              <w:tab/>
            </w:r>
          </w:p>
        </w:tc>
        <w:tc>
          <w:tcPr>
            <w:tcW w:w="5964" w:type="dxa"/>
          </w:tcPr>
          <w:p w14:paraId="7A2A2A37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76ECF1F2" w14:textId="77777777" w:rsidTr="00DA0C28">
        <w:trPr>
          <w:trHeight w:val="714"/>
        </w:trPr>
        <w:tc>
          <w:tcPr>
            <w:tcW w:w="4106" w:type="dxa"/>
          </w:tcPr>
          <w:p w14:paraId="78A3F945" w14:textId="77777777" w:rsidR="00DA0C28" w:rsidRPr="00DA0C28" w:rsidRDefault="00DA0C28" w:rsidP="00DA0C28">
            <w:pPr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In what con</w:t>
            </w:r>
            <w:r>
              <w:rPr>
                <w:rFonts w:ascii="Sharp Sans" w:hAnsi="Sharp Sans"/>
                <w:bCs/>
                <w:sz w:val="22"/>
                <w:szCs w:val="22"/>
              </w:rPr>
              <w:t>text do you know this referee?</w:t>
            </w:r>
          </w:p>
        </w:tc>
        <w:tc>
          <w:tcPr>
            <w:tcW w:w="5964" w:type="dxa"/>
          </w:tcPr>
          <w:p w14:paraId="459EC4B3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</w:tbl>
    <w:p w14:paraId="7B0AD8D5" w14:textId="77777777" w:rsidR="00DA0C28" w:rsidRPr="00DA0C28" w:rsidRDefault="00DA0C28" w:rsidP="00DA0C28">
      <w:pPr>
        <w:jc w:val="both"/>
        <w:rPr>
          <w:rFonts w:ascii="Sharp Sans" w:hAnsi="Sharp Sans"/>
          <w:b/>
          <w:bCs/>
          <w:sz w:val="22"/>
          <w:szCs w:val="22"/>
        </w:rPr>
      </w:pPr>
    </w:p>
    <w:p w14:paraId="6A2D5066" w14:textId="77777777" w:rsidR="00DA0C28" w:rsidRDefault="00DA0C28" w:rsidP="00DA0C28">
      <w:pPr>
        <w:jc w:val="both"/>
        <w:rPr>
          <w:rFonts w:ascii="Sharp Sans" w:hAnsi="Sharp Sans"/>
          <w:b/>
          <w:bCs/>
          <w:sz w:val="22"/>
          <w:szCs w:val="22"/>
        </w:rPr>
      </w:pPr>
      <w:r>
        <w:rPr>
          <w:rFonts w:ascii="Sharp Sans" w:hAnsi="Sharp Sans"/>
          <w:b/>
          <w:bCs/>
          <w:sz w:val="22"/>
          <w:szCs w:val="22"/>
        </w:rPr>
        <w:t>Referee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964"/>
      </w:tblGrid>
      <w:tr w:rsidR="00DA0C28" w14:paraId="10A1CB7F" w14:textId="77777777" w:rsidTr="004D3A0A">
        <w:trPr>
          <w:trHeight w:val="397"/>
        </w:trPr>
        <w:tc>
          <w:tcPr>
            <w:tcW w:w="4106" w:type="dxa"/>
          </w:tcPr>
          <w:p w14:paraId="67723DFB" w14:textId="77777777" w:rsidR="00DA0C28" w:rsidRDefault="00DA0C28" w:rsidP="004D3A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Name</w:t>
            </w:r>
          </w:p>
        </w:tc>
        <w:tc>
          <w:tcPr>
            <w:tcW w:w="5964" w:type="dxa"/>
          </w:tcPr>
          <w:p w14:paraId="24C0B9BA" w14:textId="77777777" w:rsidR="00DA0C28" w:rsidRDefault="00DA0C28" w:rsidP="004D3A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1739ED2A" w14:textId="77777777" w:rsidTr="004D3A0A">
        <w:trPr>
          <w:trHeight w:val="430"/>
        </w:trPr>
        <w:tc>
          <w:tcPr>
            <w:tcW w:w="4106" w:type="dxa"/>
          </w:tcPr>
          <w:p w14:paraId="2A088015" w14:textId="77777777" w:rsidR="00DA0C28" w:rsidRP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 xml:space="preserve">Company and </w:t>
            </w:r>
            <w:r>
              <w:rPr>
                <w:rFonts w:ascii="Sharp Sans" w:hAnsi="Sharp Sans"/>
                <w:bCs/>
                <w:sz w:val="22"/>
                <w:szCs w:val="22"/>
              </w:rPr>
              <w:t>Job Title</w:t>
            </w:r>
            <w:r>
              <w:rPr>
                <w:rFonts w:ascii="Sharp Sans" w:hAnsi="Sharp Sans"/>
                <w:bCs/>
                <w:sz w:val="22"/>
                <w:szCs w:val="22"/>
              </w:rPr>
              <w:tab/>
            </w:r>
          </w:p>
        </w:tc>
        <w:tc>
          <w:tcPr>
            <w:tcW w:w="5964" w:type="dxa"/>
          </w:tcPr>
          <w:p w14:paraId="23268145" w14:textId="77777777" w:rsidR="00DA0C28" w:rsidRDefault="00DA0C28" w:rsidP="004D3A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5A1FD885" w14:textId="77777777" w:rsidTr="004D3A0A">
        <w:trPr>
          <w:trHeight w:val="394"/>
        </w:trPr>
        <w:tc>
          <w:tcPr>
            <w:tcW w:w="4106" w:type="dxa"/>
          </w:tcPr>
          <w:p w14:paraId="244C2778" w14:textId="77777777" w:rsidR="00DA0C28" w:rsidRP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>
              <w:rPr>
                <w:rFonts w:ascii="Sharp Sans" w:hAnsi="Sharp Sans"/>
                <w:bCs/>
                <w:sz w:val="22"/>
                <w:szCs w:val="22"/>
              </w:rPr>
              <w:t>Telephone number</w:t>
            </w:r>
            <w:r>
              <w:rPr>
                <w:rFonts w:ascii="Sharp Sans" w:hAnsi="Sharp Sans"/>
                <w:bCs/>
                <w:sz w:val="22"/>
                <w:szCs w:val="22"/>
              </w:rPr>
              <w:tab/>
            </w:r>
          </w:p>
        </w:tc>
        <w:tc>
          <w:tcPr>
            <w:tcW w:w="5964" w:type="dxa"/>
          </w:tcPr>
          <w:p w14:paraId="1892FDD0" w14:textId="77777777" w:rsidR="00DA0C28" w:rsidRDefault="00DA0C28" w:rsidP="004D3A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1AE6E068" w14:textId="77777777" w:rsidTr="004D3A0A">
        <w:trPr>
          <w:trHeight w:val="428"/>
        </w:trPr>
        <w:tc>
          <w:tcPr>
            <w:tcW w:w="4106" w:type="dxa"/>
          </w:tcPr>
          <w:p w14:paraId="12C25CDB" w14:textId="77777777" w:rsidR="00DA0C28" w:rsidRDefault="00DA0C28" w:rsidP="004D3A0A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Email address</w:t>
            </w:r>
          </w:p>
        </w:tc>
        <w:tc>
          <w:tcPr>
            <w:tcW w:w="5964" w:type="dxa"/>
          </w:tcPr>
          <w:p w14:paraId="4570FEAC" w14:textId="77777777" w:rsidR="00DA0C28" w:rsidRDefault="00DA0C28" w:rsidP="004D3A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767CD333" w14:textId="77777777" w:rsidTr="004D3A0A">
        <w:trPr>
          <w:trHeight w:val="690"/>
        </w:trPr>
        <w:tc>
          <w:tcPr>
            <w:tcW w:w="4106" w:type="dxa"/>
          </w:tcPr>
          <w:p w14:paraId="263BBA0B" w14:textId="77777777" w:rsidR="00DA0C28" w:rsidRPr="00DA0C28" w:rsidRDefault="00DA0C28" w:rsidP="004D3A0A">
            <w:pPr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lastRenderedPageBreak/>
              <w:t xml:space="preserve">May we contact this person </w:t>
            </w:r>
            <w:r>
              <w:rPr>
                <w:rFonts w:ascii="Sharp Sans" w:hAnsi="Sharp Sans"/>
                <w:bCs/>
                <w:sz w:val="22"/>
                <w:szCs w:val="22"/>
              </w:rPr>
              <w:t xml:space="preserve">without your prior agreement? </w:t>
            </w:r>
            <w:r>
              <w:rPr>
                <w:rFonts w:ascii="Sharp Sans" w:hAnsi="Sharp Sans"/>
                <w:bCs/>
                <w:sz w:val="22"/>
                <w:szCs w:val="22"/>
              </w:rPr>
              <w:tab/>
            </w:r>
          </w:p>
        </w:tc>
        <w:tc>
          <w:tcPr>
            <w:tcW w:w="5964" w:type="dxa"/>
          </w:tcPr>
          <w:p w14:paraId="5C5CFDAE" w14:textId="77777777" w:rsidR="00DA0C28" w:rsidRDefault="00DA0C28" w:rsidP="004D3A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  <w:tr w:rsidR="00DA0C28" w14:paraId="393AAA26" w14:textId="77777777" w:rsidTr="004D3A0A">
        <w:trPr>
          <w:trHeight w:val="714"/>
        </w:trPr>
        <w:tc>
          <w:tcPr>
            <w:tcW w:w="4106" w:type="dxa"/>
          </w:tcPr>
          <w:p w14:paraId="2DBF474F" w14:textId="77777777" w:rsidR="00DA0C28" w:rsidRPr="00DA0C28" w:rsidRDefault="00DA0C28" w:rsidP="004D3A0A">
            <w:pPr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>In what con</w:t>
            </w:r>
            <w:r>
              <w:rPr>
                <w:rFonts w:ascii="Sharp Sans" w:hAnsi="Sharp Sans"/>
                <w:bCs/>
                <w:sz w:val="22"/>
                <w:szCs w:val="22"/>
              </w:rPr>
              <w:t>text do you know this referee?</w:t>
            </w:r>
          </w:p>
        </w:tc>
        <w:tc>
          <w:tcPr>
            <w:tcW w:w="5964" w:type="dxa"/>
          </w:tcPr>
          <w:p w14:paraId="1E1F7E3D" w14:textId="77777777" w:rsidR="00DA0C28" w:rsidRDefault="00DA0C28" w:rsidP="004D3A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/>
                <w:bCs/>
                <w:sz w:val="22"/>
                <w:szCs w:val="22"/>
              </w:rPr>
            </w:pPr>
          </w:p>
        </w:tc>
      </w:tr>
    </w:tbl>
    <w:p w14:paraId="1A9E524B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B3167" w14:paraId="0F681466" w14:textId="77777777" w:rsidTr="00DA0C28">
        <w:tc>
          <w:tcPr>
            <w:tcW w:w="10070" w:type="dxa"/>
          </w:tcPr>
          <w:p w14:paraId="46C7BC98" w14:textId="77777777" w:rsidR="00CB3167" w:rsidRDefault="00CB3167" w:rsidP="00CB3167">
            <w:pPr>
              <w:pStyle w:val="Default"/>
              <w:jc w:val="both"/>
              <w:rPr>
                <w:rFonts w:ascii="Sharp Sans" w:hAnsi="Sharp Sans"/>
                <w:szCs w:val="23"/>
              </w:rPr>
            </w:pPr>
            <w:r w:rsidRPr="00CB3167">
              <w:rPr>
                <w:rFonts w:ascii="Sharp Sans" w:hAnsi="Sharp Sans"/>
                <w:szCs w:val="23"/>
              </w:rPr>
              <w:t xml:space="preserve">What is your current or most recent salary? </w:t>
            </w:r>
          </w:p>
          <w:p w14:paraId="779AF9A5" w14:textId="77777777" w:rsidR="00CB3167" w:rsidRPr="00CB3167" w:rsidRDefault="00CB3167" w:rsidP="00CB3167">
            <w:pPr>
              <w:pStyle w:val="Default"/>
              <w:jc w:val="both"/>
              <w:rPr>
                <w:rFonts w:ascii="Sharp Sans" w:hAnsi="Sharp Sans"/>
                <w:sz w:val="23"/>
                <w:szCs w:val="23"/>
              </w:rPr>
            </w:pPr>
          </w:p>
        </w:tc>
      </w:tr>
      <w:tr w:rsidR="00CB3167" w14:paraId="62AB0AB7" w14:textId="77777777" w:rsidTr="00DA0C28">
        <w:tc>
          <w:tcPr>
            <w:tcW w:w="10070" w:type="dxa"/>
          </w:tcPr>
          <w:p w14:paraId="26E33E6F" w14:textId="77777777" w:rsidR="00CB3167" w:rsidRDefault="00CB3167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76DEF6B2" w14:textId="77777777" w:rsidR="00CB3167" w:rsidRPr="00DA0C28" w:rsidRDefault="00CB3167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  <w:tr w:rsidR="00DA0C28" w14:paraId="28A9AB6C" w14:textId="77777777" w:rsidTr="00DA0C28">
        <w:tc>
          <w:tcPr>
            <w:tcW w:w="10070" w:type="dxa"/>
          </w:tcPr>
          <w:p w14:paraId="56C6F8A7" w14:textId="77777777" w:rsidR="00DA0C28" w:rsidRPr="00DA0C28" w:rsidRDefault="00DA0C28" w:rsidP="00DA0C28">
            <w:pP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  <w:r w:rsidRPr="00DA0C28">
              <w:rPr>
                <w:rFonts w:ascii="Sharp Sans" w:hAnsi="Sharp Sans"/>
                <w:bCs/>
                <w:sz w:val="22"/>
                <w:szCs w:val="22"/>
              </w:rPr>
              <w:t xml:space="preserve">If you were offered the </w:t>
            </w:r>
            <w:proofErr w:type="gramStart"/>
            <w:r w:rsidRPr="00DA0C28">
              <w:rPr>
                <w:rFonts w:ascii="Sharp Sans" w:hAnsi="Sharp Sans"/>
                <w:bCs/>
                <w:sz w:val="22"/>
                <w:szCs w:val="22"/>
              </w:rPr>
              <w:t>job</w:t>
            </w:r>
            <w:proofErr w:type="gramEnd"/>
            <w:r w:rsidRPr="00DA0C28">
              <w:rPr>
                <w:rFonts w:ascii="Sharp Sans" w:hAnsi="Sharp Sans"/>
                <w:bCs/>
                <w:sz w:val="22"/>
                <w:szCs w:val="22"/>
              </w:rPr>
              <w:t xml:space="preserve"> when would you be available to start?</w:t>
            </w:r>
          </w:p>
          <w:p w14:paraId="2A3E0745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  <w:tr w:rsidR="00DA0C28" w14:paraId="26EE3A86" w14:textId="77777777" w:rsidTr="00DA0C28">
        <w:tc>
          <w:tcPr>
            <w:tcW w:w="10070" w:type="dxa"/>
          </w:tcPr>
          <w:p w14:paraId="10222168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  <w:p w14:paraId="08685E17" w14:textId="77777777" w:rsidR="00DA0C28" w:rsidRDefault="00DA0C28" w:rsidP="00DA0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Sharp Sans" w:hAnsi="Sharp Sans"/>
                <w:bCs/>
                <w:sz w:val="22"/>
                <w:szCs w:val="22"/>
              </w:rPr>
            </w:pPr>
          </w:p>
        </w:tc>
      </w:tr>
    </w:tbl>
    <w:p w14:paraId="1C47F9ED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104BCB5F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46C5BFEC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 xml:space="preserve">Once your application is submitted you will receive an automatic confirmation email. If you do not receive this </w:t>
      </w:r>
      <w:proofErr w:type="gramStart"/>
      <w:r w:rsidRPr="00DA0C28">
        <w:rPr>
          <w:rFonts w:ascii="Sharp Sans" w:hAnsi="Sharp Sans"/>
          <w:bCs/>
          <w:sz w:val="22"/>
          <w:szCs w:val="22"/>
        </w:rPr>
        <w:t>email</w:t>
      </w:r>
      <w:proofErr w:type="gramEnd"/>
      <w:r w:rsidRPr="00DA0C28">
        <w:rPr>
          <w:rFonts w:ascii="Sharp Sans" w:hAnsi="Sharp Sans"/>
          <w:bCs/>
          <w:sz w:val="22"/>
          <w:szCs w:val="22"/>
        </w:rPr>
        <w:t xml:space="preserve"> please follow up with our Administration Team.  </w:t>
      </w:r>
    </w:p>
    <w:p w14:paraId="2B60945B" w14:textId="77777777" w:rsid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332835CF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  <w:r w:rsidRPr="00DA0C28">
        <w:rPr>
          <w:rFonts w:ascii="Sharp Sans" w:hAnsi="Sharp Sans"/>
          <w:bCs/>
          <w:sz w:val="22"/>
          <w:szCs w:val="22"/>
        </w:rPr>
        <w:t xml:space="preserve">Thank you for your application to the Lyric Hammersmith Theatre! </w:t>
      </w:r>
    </w:p>
    <w:p w14:paraId="28A51C5E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613E17A4" w14:textId="77777777" w:rsidR="00DA0C28" w:rsidRPr="00DA0C28" w:rsidRDefault="00DA0C28" w:rsidP="00DA0C28">
      <w:pPr>
        <w:jc w:val="both"/>
        <w:rPr>
          <w:rFonts w:ascii="Sharp Sans" w:hAnsi="Sharp Sans"/>
          <w:bCs/>
          <w:sz w:val="22"/>
          <w:szCs w:val="22"/>
        </w:rPr>
      </w:pPr>
    </w:p>
    <w:p w14:paraId="261DD216" w14:textId="77777777" w:rsidR="00F52AFD" w:rsidRPr="00455A28" w:rsidRDefault="00F52AFD" w:rsidP="00F52AFD">
      <w:pPr>
        <w:jc w:val="both"/>
        <w:rPr>
          <w:rFonts w:ascii="Sharp Sans" w:hAnsi="Sharp Sans"/>
          <w:bCs/>
          <w:sz w:val="22"/>
          <w:szCs w:val="22"/>
        </w:rPr>
      </w:pPr>
    </w:p>
    <w:sectPr w:rsidR="00F52AFD" w:rsidRPr="00455A28" w:rsidSect="001111F4">
      <w:headerReference w:type="first" r:id="rId7"/>
      <w:pgSz w:w="11906" w:h="16838" w:code="9"/>
      <w:pgMar w:top="993" w:right="924" w:bottom="1440" w:left="902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4C882" w14:textId="77777777" w:rsidR="00DA0C28" w:rsidRDefault="00DA0C28" w:rsidP="00F52AFD">
      <w:r>
        <w:separator/>
      </w:r>
    </w:p>
  </w:endnote>
  <w:endnote w:type="continuationSeparator" w:id="0">
    <w:p w14:paraId="7783BB27" w14:textId="77777777" w:rsidR="00DA0C28" w:rsidRDefault="00DA0C28" w:rsidP="00F5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lio Lt BT">
    <w:panose1 w:val="020B0403020202020204"/>
    <w:charset w:val="00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arp Grotesk Bold 17">
    <w:panose1 w:val="020B0805050702030204"/>
    <w:charset w:val="00"/>
    <w:family w:val="swiss"/>
    <w:pitch w:val="variable"/>
    <w:sig w:usb0="20000007" w:usb1="10010003" w:usb2="00000000" w:usb3="00000000" w:csb0="00000193" w:csb1="00000000"/>
  </w:font>
  <w:font w:name="Sharp Sans">
    <w:altName w:val="Times New Roman"/>
    <w:panose1 w:val="00000000000000000000"/>
    <w:charset w:val="00"/>
    <w:family w:val="auto"/>
    <w:pitch w:val="variable"/>
    <w:sig w:usb0="A10000EF" w:usb1="520160FB" w:usb2="0000001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E43C7" w14:textId="77777777" w:rsidR="00DA0C28" w:rsidRDefault="00DA0C28" w:rsidP="00F52AFD">
      <w:r>
        <w:separator/>
      </w:r>
    </w:p>
  </w:footnote>
  <w:footnote w:type="continuationSeparator" w:id="0">
    <w:p w14:paraId="5C3481BA" w14:textId="77777777" w:rsidR="00DA0C28" w:rsidRDefault="00DA0C28" w:rsidP="00F52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7D9A" w14:textId="77777777" w:rsidR="002379A3" w:rsidRPr="00F52AFD" w:rsidRDefault="00F52AFD" w:rsidP="00F52AFD">
    <w:pPr>
      <w:pStyle w:val="ListBullet"/>
      <w:numPr>
        <w:ilvl w:val="0"/>
        <w:numId w:val="0"/>
      </w:numPr>
      <w:spacing w:after="240"/>
      <w:rPr>
        <w:u w:val="single"/>
      </w:rPr>
    </w:pPr>
    <w:r>
      <w:rPr>
        <w:noProof/>
        <w:lang w:val="en-GB" w:eastAsia="en-GB"/>
      </w:rPr>
      <w:drawing>
        <wp:inline distT="0" distB="0" distL="0" distR="0" wp14:anchorId="1B4A2990" wp14:editId="07293AA7">
          <wp:extent cx="1231900" cy="876300"/>
          <wp:effectExtent l="0" t="0" r="0" b="0"/>
          <wp:docPr id="1" name="Picture 1" descr="A whit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whit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876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3CA14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C06941"/>
    <w:multiLevelType w:val="hybridMultilevel"/>
    <w:tmpl w:val="2C8C416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B736E"/>
    <w:multiLevelType w:val="hybridMultilevel"/>
    <w:tmpl w:val="124EAD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1CA3"/>
    <w:multiLevelType w:val="hybridMultilevel"/>
    <w:tmpl w:val="C6227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F584A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403B594B"/>
    <w:multiLevelType w:val="hybridMultilevel"/>
    <w:tmpl w:val="C024BD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Folio Lt BT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Folio Lt BT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Folio Lt BT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8B40663"/>
    <w:multiLevelType w:val="hybridMultilevel"/>
    <w:tmpl w:val="44FE1E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C1A94"/>
    <w:multiLevelType w:val="hybridMultilevel"/>
    <w:tmpl w:val="B848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876412">
    <w:abstractNumId w:val="0"/>
  </w:num>
  <w:num w:numId="2" w16cid:durableId="2055037768">
    <w:abstractNumId w:val="1"/>
  </w:num>
  <w:num w:numId="3" w16cid:durableId="1449812632">
    <w:abstractNumId w:val="6"/>
  </w:num>
  <w:num w:numId="4" w16cid:durableId="459032243">
    <w:abstractNumId w:val="2"/>
  </w:num>
  <w:num w:numId="5" w16cid:durableId="1993606815">
    <w:abstractNumId w:val="5"/>
  </w:num>
  <w:num w:numId="6" w16cid:durableId="1790977663">
    <w:abstractNumId w:val="7"/>
  </w:num>
  <w:num w:numId="7" w16cid:durableId="725881299">
    <w:abstractNumId w:val="3"/>
  </w:num>
  <w:num w:numId="8" w16cid:durableId="19606001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28"/>
    <w:rsid w:val="0023209B"/>
    <w:rsid w:val="002379A3"/>
    <w:rsid w:val="00534E18"/>
    <w:rsid w:val="005D1B4D"/>
    <w:rsid w:val="00860939"/>
    <w:rsid w:val="0096562C"/>
    <w:rsid w:val="00A45A85"/>
    <w:rsid w:val="00AB1265"/>
    <w:rsid w:val="00C548F7"/>
    <w:rsid w:val="00CB3167"/>
    <w:rsid w:val="00DA0C28"/>
    <w:rsid w:val="00F12FEA"/>
    <w:rsid w:val="00F52AFD"/>
    <w:rsid w:val="00F7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D25F3F"/>
  <w15:chartTrackingRefBased/>
  <w15:docId w15:val="{B2B5CB1C-6110-48C8-B5EA-B37183B4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2A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2AF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F52AF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u w:color="000000"/>
      <w:bdr w:val="nil"/>
      <w:lang w:val="en-US"/>
    </w:rPr>
  </w:style>
  <w:style w:type="paragraph" w:styleId="Footer">
    <w:name w:val="footer"/>
    <w:basedOn w:val="Normal"/>
    <w:link w:val="FooterChar"/>
    <w:uiPriority w:val="99"/>
    <w:rsid w:val="00F52AF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AFD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character" w:styleId="Hyperlink">
    <w:name w:val="Hyperlink"/>
    <w:basedOn w:val="DefaultParagraphFont"/>
    <w:unhideWhenUsed/>
    <w:rsid w:val="00F52AFD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rsid w:val="00F52AFD"/>
    <w:pPr>
      <w:numPr>
        <w:numId w:val="1"/>
      </w:numPr>
      <w:contextualSpacing/>
    </w:pPr>
  </w:style>
  <w:style w:type="paragraph" w:customStyle="1" w:styleId="BodyA">
    <w:name w:val="Body A"/>
    <w:rsid w:val="00F52AFD"/>
    <w:pPr>
      <w:pBdr>
        <w:top w:val="nil"/>
        <w:left w:val="nil"/>
        <w:bottom w:val="nil"/>
        <w:right w:val="nil"/>
        <w:between w:val="nil"/>
        <w:bar w:val="nil"/>
      </w:pBdr>
      <w:spacing w:after="20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en-US" w:eastAsia="en-GB"/>
    </w:rPr>
  </w:style>
  <w:style w:type="paragraph" w:customStyle="1" w:styleId="Default">
    <w:name w:val="Default"/>
    <w:rsid w:val="00F52A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en-GB"/>
    </w:rPr>
  </w:style>
  <w:style w:type="character" w:customStyle="1" w:styleId="Hyperlink0">
    <w:name w:val="Hyperlink.0"/>
    <w:basedOn w:val="DefaultParagraphFont"/>
    <w:rsid w:val="00F52AFD"/>
    <w:rPr>
      <w:rFonts w:ascii="Folio Lt BT" w:eastAsia="Folio Lt BT" w:hAnsi="Folio Lt BT" w:cs="Folio Lt BT"/>
      <w:b/>
      <w:bCs/>
      <w:color w:val="1420F8"/>
      <w:sz w:val="22"/>
      <w:szCs w:val="22"/>
      <w:u w:val="single" w:color="0000FF"/>
      <w:lang w:val="en-US"/>
    </w:rPr>
  </w:style>
  <w:style w:type="paragraph" w:customStyle="1" w:styleId="BodyText1">
    <w:name w:val="Body Text1"/>
    <w:rsid w:val="00F52AFD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Calibri" w:eastAsia="Calibri" w:hAnsi="Calibri" w:cs="Calibri"/>
      <w:color w:val="000000"/>
      <w:u w:color="000000"/>
      <w:bdr w:val="nil"/>
      <w:lang w:val="en-US" w:eastAsia="en-GB"/>
    </w:rPr>
  </w:style>
  <w:style w:type="paragraph" w:styleId="NormalWeb">
    <w:name w:val="Normal (Web)"/>
    <w:basedOn w:val="Normal"/>
    <w:uiPriority w:val="99"/>
    <w:rsid w:val="00F52A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</w:rPr>
  </w:style>
  <w:style w:type="paragraph" w:styleId="BodyText">
    <w:name w:val="Body Text"/>
    <w:basedOn w:val="Normal"/>
    <w:link w:val="BodyTextChar"/>
    <w:unhideWhenUsed/>
    <w:rsid w:val="00F52A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Calibri" w:eastAsia="Calibri" w:hAnsi="Calibri"/>
      <w:color w:val="auto"/>
      <w:sz w:val="22"/>
      <w:szCs w:val="22"/>
      <w:bdr w:val="none" w:sz="0" w:space="0" w:color="auto"/>
      <w:lang w:val="en-GB"/>
    </w:rPr>
  </w:style>
  <w:style w:type="character" w:customStyle="1" w:styleId="BodyTextChar">
    <w:name w:val="Body Text Char"/>
    <w:basedOn w:val="DefaultParagraphFont"/>
    <w:link w:val="BodyText"/>
    <w:rsid w:val="00F52AFD"/>
    <w:rPr>
      <w:rFonts w:ascii="Calibri" w:eastAsia="Calibri" w:hAnsi="Calibri" w:cs="Times New Roman"/>
      <w:u w:color="000000"/>
    </w:rPr>
  </w:style>
  <w:style w:type="paragraph" w:styleId="Title">
    <w:name w:val="Title"/>
    <w:basedOn w:val="Normal"/>
    <w:link w:val="TitleChar"/>
    <w:qFormat/>
    <w:rsid w:val="00F52A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Arial" w:hAnsi="Arial"/>
      <w:b/>
      <w:color w:val="auto"/>
      <w:sz w:val="20"/>
      <w:bdr w:val="none" w:sz="0" w:space="0" w:color="auto"/>
      <w:lang w:val="en-GB"/>
    </w:rPr>
  </w:style>
  <w:style w:type="character" w:customStyle="1" w:styleId="TitleChar">
    <w:name w:val="Title Char"/>
    <w:basedOn w:val="DefaultParagraphFont"/>
    <w:link w:val="Title"/>
    <w:rsid w:val="00F52AFD"/>
    <w:rPr>
      <w:rFonts w:ascii="Arial" w:eastAsia="Times New Roman" w:hAnsi="Arial" w:cs="Times New Roman"/>
      <w:b/>
      <w:sz w:val="20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F52A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AFD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table" w:styleId="TableGrid">
    <w:name w:val="Table Grid"/>
    <w:basedOn w:val="TableNormal"/>
    <w:uiPriority w:val="39"/>
    <w:rsid w:val="00DA0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Administration\Letterhead\NEW_Lyric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NEW_Lyric Letterhead</Template>
  <TotalTime>27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Meghana Shah</dc:creator>
  <cp:keywords/>
  <dc:description/>
  <cp:lastModifiedBy>Meghana Shah</cp:lastModifiedBy>
  <cp:revision>5</cp:revision>
  <dcterms:created xsi:type="dcterms:W3CDTF">2024-03-12T12:53:00Z</dcterms:created>
  <dcterms:modified xsi:type="dcterms:W3CDTF">2026-03-23T16:52:00Z</dcterms:modified>
</cp:coreProperties>
</file>